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02A0" w14:textId="5740586B" w:rsidR="001F0333" w:rsidRDefault="001F0333" w:rsidP="001F0333">
      <w:pPr>
        <w:rPr>
          <w:lang w:val="en-US"/>
        </w:rPr>
      </w:pPr>
    </w:p>
    <w:p w14:paraId="3B29519E" w14:textId="7F89E354" w:rsidR="00947E0F" w:rsidRDefault="00DF1B30" w:rsidP="0037208E">
      <w:pPr>
        <w:pStyle w:val="Heading1"/>
        <w:rPr>
          <w:lang w:val="en-US"/>
        </w:rPr>
      </w:pPr>
      <w:r>
        <w:rPr>
          <w:lang w:val="en-US"/>
        </w:rPr>
        <w:t>39 Waterway Protection</w:t>
      </w:r>
    </w:p>
    <w:p w14:paraId="29B48D25" w14:textId="77777777" w:rsidR="00B526BC" w:rsidRDefault="00B526BC" w:rsidP="00B526BC">
      <w:pPr>
        <w:pStyle w:val="Category"/>
        <w:rPr>
          <w:rFonts w:asciiTheme="majorHAnsi" w:eastAsiaTheme="majorEastAsia" w:hAnsiTheme="majorHAnsi" w:cstheme="majorHAnsi"/>
          <w:b w:val="0"/>
          <w:bCs w:val="0"/>
          <w:color w:val="B2CFA3"/>
          <w:szCs w:val="32"/>
        </w:rPr>
      </w:pPr>
      <w:r>
        <w:rPr>
          <w:rFonts w:asciiTheme="majorHAnsi" w:hAnsiTheme="majorHAnsi" w:cstheme="majorHAnsi"/>
          <w:color w:val="B2CFA3"/>
        </w:rPr>
        <w:t>Nature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vMerge w:val="restart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741E4AAB" w:rsidR="00F65209" w:rsidRPr="00C04176" w:rsidRDefault="005D0763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886A7E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F65209" w14:paraId="2CC032D4" w14:textId="77777777" w:rsidTr="00A63E68">
        <w:trPr>
          <w:trHeight w:val="20"/>
        </w:trPr>
        <w:tc>
          <w:tcPr>
            <w:tcW w:w="2835" w:type="dxa"/>
            <w:vMerge/>
            <w:shd w:val="clear" w:color="auto" w:fill="auto"/>
          </w:tcPr>
          <w:p w14:paraId="2D18AC81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</w:p>
        </w:tc>
        <w:tc>
          <w:tcPr>
            <w:tcW w:w="2835" w:type="dxa"/>
          </w:tcPr>
          <w:p w14:paraId="269E94D3" w14:textId="4EFC51EA" w:rsidR="00F65209" w:rsidRPr="00C04176" w:rsidRDefault="005D0763" w:rsidP="00A63E68">
            <w:pPr>
              <w:rPr>
                <w:rFonts w:ascii="MS Gothic" w:eastAsia="MS Gothic" w:hAnsi="MS Gothic" w:cstheme="majorHAnsi"/>
                <w:color w:val="auto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-11606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F65209">
              <w:rPr>
                <w:rFonts w:asciiTheme="majorHAnsi" w:hAnsiTheme="majorHAnsi" w:cstheme="majorHAnsi"/>
                <w:color w:val="auto"/>
              </w:rPr>
              <w:t>Exceptional Performance</w:t>
            </w:r>
          </w:p>
        </w:tc>
      </w:tr>
      <w:tr w:rsidR="00BF7068" w14:paraId="3D849983" w14:textId="77777777" w:rsidTr="00280E75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4DBEB2D4" w14:textId="45E98D73" w:rsidR="00BF7068" w:rsidRPr="00C04176" w:rsidRDefault="00BF7068" w:rsidP="00BF7068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0509112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27DF531F" w14:textId="2C689EBD" w:rsidR="00BF7068" w:rsidRDefault="001D102C" w:rsidP="00BF7068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03E20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6C54763B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57D6DBEA" w14:textId="77777777" w:rsidR="002F6E9A" w:rsidRPr="001D102C" w:rsidRDefault="002F6E9A" w:rsidP="001D102C">
      <w:pPr>
        <w:pStyle w:val="Heading4"/>
        <w:rPr>
          <w:lang w:val="en-US"/>
        </w:rPr>
      </w:pPr>
      <w:r w:rsidRPr="001D102C">
        <w:rPr>
          <w:lang w:val="en-US"/>
        </w:rPr>
        <w:t>Discussion</w:t>
      </w:r>
    </w:p>
    <w:p w14:paraId="68BF963E" w14:textId="77777777" w:rsidR="002F6E9A" w:rsidRDefault="002F6E9A" w:rsidP="002F6E9A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B661D08865F14C7C9C83A481F5909108"/>
        </w:placeholder>
        <w:showingPlcHdr/>
      </w:sdtPr>
      <w:sdtEndPr>
        <w:rPr>
          <w:b/>
          <w:bCs/>
        </w:rPr>
      </w:sdtEndPr>
      <w:sdtContent>
        <w:p w14:paraId="18F3BA7E" w14:textId="77777777" w:rsidR="002F6E9A" w:rsidRDefault="002F6E9A" w:rsidP="002F6E9A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94631D0" w14:textId="77777777" w:rsidR="002F6E9A" w:rsidRPr="001D102C" w:rsidRDefault="002F6E9A" w:rsidP="001D102C">
      <w:pPr>
        <w:pStyle w:val="Heading4"/>
        <w:rPr>
          <w:lang w:val="en-US"/>
        </w:rPr>
      </w:pPr>
      <w:r w:rsidRPr="001D102C">
        <w:rPr>
          <w:lang w:val="en-US"/>
        </w:rPr>
        <w:t xml:space="preserve">Changes between Rounds </w:t>
      </w:r>
    </w:p>
    <w:p w14:paraId="74F1E1AF" w14:textId="77777777" w:rsidR="002F6E9A" w:rsidRDefault="002F6E9A" w:rsidP="002F6E9A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7EB22A85DB1C4340A5F9714E494D11D0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72564808CC3746E0AB87470B09318CB9"/>
            </w:placeholder>
            <w:showingPlcHdr/>
          </w:sdtPr>
          <w:sdtEndPr>
            <w:rPr>
              <w:b/>
              <w:bCs/>
            </w:rPr>
          </w:sdtEndPr>
          <w:sdtContent>
            <w:p w14:paraId="61D6816F" w14:textId="7FF1206C" w:rsidR="002F6E9A" w:rsidRPr="002F6E9A" w:rsidRDefault="002F6E9A" w:rsidP="002F6E9A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4C2D2EC2" w14:textId="64BDD663" w:rsidR="00C04176" w:rsidRDefault="00C04176" w:rsidP="00C04176">
      <w:pPr>
        <w:pStyle w:val="Heading2"/>
        <w:rPr>
          <w:lang w:val="en-US"/>
        </w:rPr>
      </w:pPr>
      <w:r>
        <w:rPr>
          <w:lang w:val="en-US"/>
        </w:rPr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Stormwater Volume</w:t>
      </w:r>
    </w:p>
    <w:tbl>
      <w:tblPr>
        <w:tblStyle w:val="TableGrid10"/>
        <w:tblW w:w="1008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2880"/>
      </w:tblGrid>
      <w:tr w:rsidR="002F6E9A" w:rsidRPr="006F7B96" w14:paraId="19E9A198" w14:textId="77777777" w:rsidTr="00834ABF">
        <w:tc>
          <w:tcPr>
            <w:tcW w:w="7200" w:type="dxa"/>
            <w:shd w:val="clear" w:color="auto" w:fill="auto"/>
            <w:vAlign w:val="center"/>
          </w:tcPr>
          <w:p w14:paraId="1F18C8D2" w14:textId="77777777" w:rsidR="002F6E9A" w:rsidRPr="002567D4" w:rsidRDefault="002F6E9A" w:rsidP="004F6901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reduction in average annual stormwater discharge across the whole site.</w:t>
            </w:r>
          </w:p>
        </w:tc>
        <w:tc>
          <w:tcPr>
            <w:tcW w:w="2880" w:type="dxa"/>
            <w:vAlign w:val="center"/>
          </w:tcPr>
          <w:p w14:paraId="7B3E23A0" w14:textId="509C2691" w:rsidR="002F6E9A" w:rsidRDefault="005D0763" w:rsidP="004F6901">
            <w:sdt>
              <w:sdtPr>
                <w:id w:val="826858235"/>
                <w:placeholder>
                  <w:docPart w:val="ADB451A7FAF342B69B6AC0B316B2A809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:rsidRPr="006F7B96" w14:paraId="76C4C4C9" w14:textId="77777777" w:rsidTr="00834ABF">
        <w:tc>
          <w:tcPr>
            <w:tcW w:w="7200" w:type="dxa"/>
            <w:shd w:val="clear" w:color="auto" w:fill="auto"/>
            <w:vAlign w:val="center"/>
          </w:tcPr>
          <w:p w14:paraId="16325877" w14:textId="77777777" w:rsidR="002F6E9A" w:rsidRDefault="002F6E9A" w:rsidP="004F6901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lastRenderedPageBreak/>
              <w:t>Provide the plan documenting how appropriate evaluation, monitoring, and maintenance of stormwater control measures will be undertaken to enhance their design stormwater treatment function.</w:t>
            </w:r>
          </w:p>
          <w:p w14:paraId="3227CEA9" w14:textId="2659F8A5" w:rsidR="002F6E9A" w:rsidRPr="002567D4" w:rsidRDefault="005D0763" w:rsidP="004F6901">
            <w:pPr>
              <w:rPr>
                <w:b/>
                <w:bCs/>
                <w:lang w:val="en-US"/>
              </w:rPr>
            </w:pPr>
            <w:sdt>
              <w:sdtPr>
                <w:id w:val="1831558708"/>
                <w:placeholder>
                  <w:docPart w:val="890A42E33DBB47B8BE27FF12646750C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880" w:type="dxa"/>
            <w:vAlign w:val="center"/>
          </w:tcPr>
          <w:p w14:paraId="165284FE" w14:textId="77777777" w:rsidR="002F6E9A" w:rsidRDefault="002F6E9A" w:rsidP="004F6901"/>
        </w:tc>
      </w:tr>
    </w:tbl>
    <w:p w14:paraId="71552B3B" w14:textId="77777777" w:rsidR="000D2CAD" w:rsidRDefault="000D2CAD" w:rsidP="000D2CAD">
      <w:pPr>
        <w:pStyle w:val="Heading4"/>
        <w:rPr>
          <w:lang w:val="en-US"/>
        </w:rPr>
      </w:pPr>
      <w:r>
        <w:rPr>
          <w:lang w:val="en-US"/>
        </w:rPr>
        <w:t>Pollution Reduction Targets</w:t>
      </w:r>
    </w:p>
    <w:tbl>
      <w:tblPr>
        <w:tblStyle w:val="TableGrid10"/>
        <w:tblW w:w="1017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0"/>
        <w:gridCol w:w="2970"/>
      </w:tblGrid>
      <w:tr w:rsidR="002F6E9A" w14:paraId="426275FA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0F47198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total suspended solids (TSS).</w:t>
            </w:r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249C048" w14:textId="7E3872A5" w:rsidR="002F6E9A" w:rsidRDefault="005D0763">
            <w:sdt>
              <w:sdtPr>
                <w:id w:val="1566991756"/>
                <w:placeholder>
                  <w:docPart w:val="5F224AC3CCB447B7A6F86DF5946C41B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2A1285B4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157A1DD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suspended solids is achieved.</w:t>
            </w:r>
          </w:p>
          <w:p w14:paraId="112C98DA" w14:textId="2899864C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1992904096"/>
                <w:placeholder>
                  <w:docPart w:val="C8D586EDFC9F437FB072009B412A118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70D7372" w14:textId="77777777" w:rsidR="002F6E9A" w:rsidRDefault="002F6E9A"/>
        </w:tc>
      </w:tr>
      <w:tr w:rsidR="002F6E9A" w14:paraId="2CDB0FCF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4C5699C2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gross pollutants.</w:t>
            </w:r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A6E19A8" w14:textId="79969C04" w:rsidR="002F6E9A" w:rsidRDefault="005D0763">
            <w:sdt>
              <w:sdtPr>
                <w:id w:val="-1957549325"/>
                <w:placeholder>
                  <w:docPart w:val="EBFF532D3A76479CB4F7CD65FDA7800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54EE7284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9A27604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gross pollutants is achieved.</w:t>
            </w:r>
          </w:p>
          <w:p w14:paraId="1D897992" w14:textId="0A850F84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-1705014647"/>
                <w:placeholder>
                  <w:docPart w:val="116A2B0C0FEB4153B5B564DC4E5C900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FA5565A" w14:textId="77777777" w:rsidR="002F6E9A" w:rsidRDefault="002F6E9A"/>
        </w:tc>
      </w:tr>
      <w:tr w:rsidR="002F6E9A" w14:paraId="0C136C51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7278715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total nitrogen (TN).</w:t>
            </w:r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140C005" w14:textId="7D631033" w:rsidR="002F6E9A" w:rsidRDefault="005D0763">
            <w:sdt>
              <w:sdtPr>
                <w:id w:val="-1209417662"/>
                <w:placeholder>
                  <w:docPart w:val="FE516C7731CC48A885E986F6C279F84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44C4693D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81F27F3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nitrogen (TN) is achieved.</w:t>
            </w:r>
          </w:p>
          <w:p w14:paraId="090BF88F" w14:textId="035DBF60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1838576477"/>
                <w:placeholder>
                  <w:docPart w:val="B3E25368A6A54790887B86843523FAA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0A493BD" w14:textId="77777777" w:rsidR="002F6E9A" w:rsidRDefault="002F6E9A"/>
        </w:tc>
      </w:tr>
      <w:tr w:rsidR="002F6E9A" w14:paraId="1BFB0A4C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E709D82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total phosphorus (TP).</w:t>
            </w:r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59E4075B" w14:textId="6B6BDB62" w:rsidR="002F6E9A" w:rsidRDefault="005D0763">
            <w:sdt>
              <w:sdtPr>
                <w:id w:val="-1290743215"/>
                <w:placeholder>
                  <w:docPart w:val="63F94FFCCB4D41C990174E857FD3D0C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6FAB89F0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A8ABD1E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phosphorus (TP) is achieved.</w:t>
            </w:r>
          </w:p>
          <w:p w14:paraId="4E29CAF6" w14:textId="0649D8B3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1975721384"/>
                <w:placeholder>
                  <w:docPart w:val="7502B4113BB8486EAEE00D671626FB0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C4E3747" w14:textId="77777777" w:rsidR="002F6E9A" w:rsidRDefault="002F6E9A"/>
        </w:tc>
      </w:tr>
      <w:tr w:rsidR="002F6E9A" w14:paraId="23604AA6" w14:textId="77777777" w:rsidTr="00834ABF">
        <w:tc>
          <w:tcPr>
            <w:tcW w:w="720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2F64DC5C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risk of chemical pollutants and other toxicants entering the stormwater system are minimised.</w:t>
            </w:r>
          </w:p>
          <w:p w14:paraId="47ED6AE3" w14:textId="59F10325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-276336562"/>
                <w:placeholder>
                  <w:docPart w:val="0C6C2699866E45DAA73B31CAB0AF9058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97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783B916" w14:textId="77777777" w:rsidR="002F6E9A" w:rsidRDefault="002F6E9A"/>
        </w:tc>
      </w:tr>
    </w:tbl>
    <w:p w14:paraId="34CADBDE" w14:textId="77777777" w:rsidR="000D2CAD" w:rsidRDefault="000D2CAD" w:rsidP="000D2CAD">
      <w:pPr>
        <w:rPr>
          <w:lang w:val="en-US"/>
        </w:rPr>
      </w:pPr>
    </w:p>
    <w:p w14:paraId="3FF0A446" w14:textId="77777777" w:rsidR="00834ABF" w:rsidRDefault="00834ABF" w:rsidP="00834AB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0DDAE9C6" w14:textId="77777777" w:rsidR="00834ABF" w:rsidRDefault="00834ABF" w:rsidP="00834AB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34ABF" w14:paraId="034651A7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22470A54" w14:textId="77777777" w:rsidR="00834ABF" w:rsidRDefault="00834AB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1A63F13D" w14:textId="77777777" w:rsidR="00834ABF" w:rsidRDefault="00834AB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72A77E5" w14:textId="77777777" w:rsidR="00834ABF" w:rsidRDefault="00834AB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34ABF" w14:paraId="1D68773D" w14:textId="77777777" w:rsidTr="00AA4572">
        <w:tblPrEx>
          <w:tblCellMar>
            <w:top w:w="181" w:type="dxa"/>
          </w:tblCellMar>
        </w:tblPrEx>
        <w:sdt>
          <w:sdtPr>
            <w:id w:val="-987322823"/>
            <w:placeholder>
              <w:docPart w:val="D5D25E814B6440859C1586569D5DD6F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948589145"/>
                  <w:placeholder>
                    <w:docPart w:val="D5D25E814B6440859C1586569D5DD6F0"/>
                  </w:placeholder>
                  <w:showingPlcHdr/>
                </w:sdtPr>
                <w:sdtEndPr/>
                <w:sdtContent>
                  <w:p w14:paraId="3BB735C1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2090137226"/>
            <w:placeholder>
              <w:docPart w:val="D5D25E814B6440859C1586569D5DD6F0"/>
            </w:placeholder>
          </w:sdtPr>
          <w:sdtEndPr/>
          <w:sdtContent>
            <w:tc>
              <w:tcPr>
                <w:tcW w:w="4680" w:type="dxa"/>
              </w:tcPr>
              <w:p w14:paraId="7E960EE5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088427248"/>
            <w:placeholder>
              <w:docPart w:val="0A074C4B3FA748BF8C096606A2F54F04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DC6599B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4ABE9A18" w14:textId="77777777" w:rsidTr="00AA4572">
        <w:tblPrEx>
          <w:tblCellMar>
            <w:top w:w="181" w:type="dxa"/>
          </w:tblCellMar>
        </w:tblPrEx>
        <w:sdt>
          <w:sdtPr>
            <w:id w:val="1986658013"/>
            <w:placeholder>
              <w:docPart w:val="973856B6C779430A9495B50E605996E6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676116442"/>
                  <w:placeholder>
                    <w:docPart w:val="973856B6C779430A9495B50E605996E6"/>
                  </w:placeholder>
                  <w:showingPlcHdr/>
                </w:sdtPr>
                <w:sdtEndPr/>
                <w:sdtContent>
                  <w:p w14:paraId="4BB3102A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995771167"/>
            <w:placeholder>
              <w:docPart w:val="973856B6C779430A9495B50E605996E6"/>
            </w:placeholder>
          </w:sdtPr>
          <w:sdtEndPr/>
          <w:sdtContent>
            <w:tc>
              <w:tcPr>
                <w:tcW w:w="4680" w:type="dxa"/>
              </w:tcPr>
              <w:p w14:paraId="2F7FED28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621413186"/>
            <w:placeholder>
              <w:docPart w:val="C03E9F3FEBDC48E49868672252B5613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9B9DF76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11DBB751" w14:textId="77777777" w:rsidTr="00AA4572">
        <w:tblPrEx>
          <w:tblCellMar>
            <w:top w:w="181" w:type="dxa"/>
          </w:tblCellMar>
        </w:tblPrEx>
        <w:sdt>
          <w:sdtPr>
            <w:id w:val="-1017537890"/>
            <w:placeholder>
              <w:docPart w:val="E6A3FA5273694586B8F56103E6D4C86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314802768"/>
                  <w:placeholder>
                    <w:docPart w:val="E6A3FA5273694586B8F56103E6D4C868"/>
                  </w:placeholder>
                  <w:showingPlcHdr/>
                </w:sdtPr>
                <w:sdtEndPr/>
                <w:sdtContent>
                  <w:p w14:paraId="0D2A5799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873967427"/>
            <w:placeholder>
              <w:docPart w:val="E6A3FA5273694586B8F56103E6D4C868"/>
            </w:placeholder>
          </w:sdtPr>
          <w:sdtEndPr/>
          <w:sdtContent>
            <w:tc>
              <w:tcPr>
                <w:tcW w:w="4680" w:type="dxa"/>
              </w:tcPr>
              <w:p w14:paraId="2C6F49FF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57162121"/>
            <w:placeholder>
              <w:docPart w:val="0D0447A9D54B40BBAB62F8AB2AE64ED1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44768511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60600AE7" w14:textId="77777777" w:rsidR="00A365E8" w:rsidRDefault="00A365E8" w:rsidP="00A365E8">
      <w:pPr>
        <w:pStyle w:val="Heading3"/>
        <w:rPr>
          <w:lang w:val="en-US"/>
        </w:rPr>
      </w:pPr>
      <w:r>
        <w:rPr>
          <w:lang w:val="en-US"/>
        </w:rPr>
        <w:lastRenderedPageBreak/>
        <w:t>Exceptional Performance</w:t>
      </w:r>
    </w:p>
    <w:p w14:paraId="5F8F2A2A" w14:textId="77777777" w:rsidR="00A365E8" w:rsidRDefault="00A365E8" w:rsidP="00A365E8">
      <w:pPr>
        <w:pStyle w:val="Heading4"/>
        <w:rPr>
          <w:lang w:val="en-US"/>
        </w:rPr>
      </w:pPr>
      <w:r>
        <w:rPr>
          <w:lang w:val="en-US"/>
        </w:rPr>
        <w:t>Stormwater Volume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2F6E9A" w14:paraId="3AE73F94" w14:textId="77777777" w:rsidTr="00834ABF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831A5C9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reduction in average annual stormwater discharge across the whole site.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3B46730" w14:textId="7BBC9C66" w:rsidR="002F6E9A" w:rsidRDefault="005D0763">
            <w:sdt>
              <w:sdtPr>
                <w:id w:val="-693776117"/>
                <w:placeholder>
                  <w:docPart w:val="64A68C5C636443A495A08A6BACD7BBE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5827CF08" w14:textId="77777777" w:rsidTr="00834ABF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9BDA7F5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Provide the plan documenting how appropriate evaluation, monitoring, and maintenance of stormwater control measures will be undertaken to enhance their design stormwater treatment function.</w:t>
            </w:r>
          </w:p>
          <w:p w14:paraId="2511E170" w14:textId="172A89B8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276219618"/>
                <w:placeholder>
                  <w:docPart w:val="27E6C9089E2F47989D3BECBA4A053611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059C4C4D" w14:textId="77777777" w:rsidR="002F6E9A" w:rsidRDefault="002F6E9A"/>
        </w:tc>
      </w:tr>
    </w:tbl>
    <w:p w14:paraId="4E9458D9" w14:textId="77777777" w:rsidR="00A365E8" w:rsidRDefault="00A365E8" w:rsidP="00A365E8">
      <w:pPr>
        <w:rPr>
          <w:lang w:val="en-US"/>
        </w:rPr>
      </w:pPr>
    </w:p>
    <w:p w14:paraId="7F52D69F" w14:textId="77777777" w:rsidR="00834ABF" w:rsidRDefault="00834ABF" w:rsidP="00834AB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2800975C" w14:textId="77777777" w:rsidR="00834ABF" w:rsidRDefault="00834ABF" w:rsidP="00834AB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34ABF" w14:paraId="466EBD1F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39BB792B" w14:textId="77777777" w:rsidR="00834ABF" w:rsidRDefault="00834AB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68242ACE" w14:textId="77777777" w:rsidR="00834ABF" w:rsidRDefault="00834AB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4E8B05EA" w14:textId="77777777" w:rsidR="00834ABF" w:rsidRDefault="00834AB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34ABF" w14:paraId="5E9E4721" w14:textId="77777777" w:rsidTr="00AA4572">
        <w:tblPrEx>
          <w:tblCellMar>
            <w:top w:w="181" w:type="dxa"/>
          </w:tblCellMar>
        </w:tblPrEx>
        <w:sdt>
          <w:sdtPr>
            <w:id w:val="-1990932004"/>
            <w:placeholder>
              <w:docPart w:val="93EE6AAB2B99406592666D679F356854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383370635"/>
                  <w:placeholder>
                    <w:docPart w:val="93EE6AAB2B99406592666D679F356854"/>
                  </w:placeholder>
                  <w:showingPlcHdr/>
                </w:sdtPr>
                <w:sdtEndPr/>
                <w:sdtContent>
                  <w:p w14:paraId="215A234F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815148196"/>
            <w:placeholder>
              <w:docPart w:val="93EE6AAB2B99406592666D679F356854"/>
            </w:placeholder>
          </w:sdtPr>
          <w:sdtEndPr/>
          <w:sdtContent>
            <w:tc>
              <w:tcPr>
                <w:tcW w:w="4680" w:type="dxa"/>
              </w:tcPr>
              <w:p w14:paraId="1A094766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806706632"/>
            <w:placeholder>
              <w:docPart w:val="63EA1E556DA44F4881609B5E05BE835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104C248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5BD00233" w14:textId="77777777" w:rsidTr="00AA4572">
        <w:tblPrEx>
          <w:tblCellMar>
            <w:top w:w="181" w:type="dxa"/>
          </w:tblCellMar>
        </w:tblPrEx>
        <w:sdt>
          <w:sdtPr>
            <w:id w:val="-1817870490"/>
            <w:placeholder>
              <w:docPart w:val="999FC639F2CC40469D70AF4C50CA36F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004656172"/>
                  <w:placeholder>
                    <w:docPart w:val="999FC639F2CC40469D70AF4C50CA36F2"/>
                  </w:placeholder>
                  <w:showingPlcHdr/>
                </w:sdtPr>
                <w:sdtEndPr/>
                <w:sdtContent>
                  <w:p w14:paraId="791BAA4E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12339102"/>
            <w:placeholder>
              <w:docPart w:val="999FC639F2CC40469D70AF4C50CA36F2"/>
            </w:placeholder>
          </w:sdtPr>
          <w:sdtEndPr/>
          <w:sdtContent>
            <w:tc>
              <w:tcPr>
                <w:tcW w:w="4680" w:type="dxa"/>
              </w:tcPr>
              <w:p w14:paraId="35617310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946964761"/>
            <w:placeholder>
              <w:docPart w:val="3EC884DE324240018EDD6FB6EAF4293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688090C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7E0FBF05" w14:textId="77777777" w:rsidTr="00AA4572">
        <w:tblPrEx>
          <w:tblCellMar>
            <w:top w:w="181" w:type="dxa"/>
          </w:tblCellMar>
        </w:tblPrEx>
        <w:sdt>
          <w:sdtPr>
            <w:id w:val="1270662004"/>
            <w:placeholder>
              <w:docPart w:val="4650E870E3474F2783139083D21214B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686900431"/>
                  <w:placeholder>
                    <w:docPart w:val="4650E870E3474F2783139083D21214B3"/>
                  </w:placeholder>
                  <w:showingPlcHdr/>
                </w:sdtPr>
                <w:sdtEndPr/>
                <w:sdtContent>
                  <w:p w14:paraId="55F14DA5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392922713"/>
            <w:placeholder>
              <w:docPart w:val="4650E870E3474F2783139083D21214B3"/>
            </w:placeholder>
          </w:sdtPr>
          <w:sdtEndPr/>
          <w:sdtContent>
            <w:tc>
              <w:tcPr>
                <w:tcW w:w="4680" w:type="dxa"/>
              </w:tcPr>
              <w:p w14:paraId="253C9B18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857264887"/>
            <w:placeholder>
              <w:docPart w:val="C889EAD604804E2E86058E3E821EC96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116ADA1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3D4FC2C3" w14:textId="7C9828A5" w:rsidR="00742C35" w:rsidRDefault="00742C35" w:rsidP="00742C35">
      <w:pPr>
        <w:spacing w:after="160" w:line="259" w:lineRule="auto"/>
        <w:rPr>
          <w:lang w:val="en-US"/>
        </w:rPr>
      </w:pPr>
    </w:p>
    <w:p w14:paraId="49A03309" w14:textId="77777777" w:rsidR="00B54D63" w:rsidRDefault="00B54D63" w:rsidP="00B54D63">
      <w:pPr>
        <w:pStyle w:val="Heading4"/>
        <w:rPr>
          <w:lang w:val="en-US"/>
        </w:rPr>
      </w:pPr>
      <w:r>
        <w:rPr>
          <w:lang w:val="en-US"/>
        </w:rPr>
        <w:t>Pollution Reduction Targets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80"/>
        <w:gridCol w:w="2340"/>
      </w:tblGrid>
      <w:tr w:rsidR="002F6E9A" w14:paraId="10745AE1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103B804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total suspended solids (TSS).</w:t>
            </w:r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349342BF" w14:textId="66564EA8" w:rsidR="002F6E9A" w:rsidRDefault="005D0763">
            <w:sdt>
              <w:sdtPr>
                <w:id w:val="1318001833"/>
                <w:placeholder>
                  <w:docPart w:val="D2B6D9DA824D40A08EF532AA057F2FB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3F62491B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62924CF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suspended solids is achieved.</w:t>
            </w:r>
          </w:p>
          <w:p w14:paraId="553668F2" w14:textId="5CFF4EEF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1141392529"/>
                <w:placeholder>
                  <w:docPart w:val="B1750946690B4E8B8800E20090D4D2FD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3D14C1F" w14:textId="77777777" w:rsidR="002F6E9A" w:rsidRDefault="002F6E9A"/>
        </w:tc>
      </w:tr>
      <w:tr w:rsidR="002F6E9A" w14:paraId="48A77400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28DF07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gross pollutants.</w:t>
            </w:r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1A4C1B1" w14:textId="27A5E38E" w:rsidR="002F6E9A" w:rsidRDefault="005D0763">
            <w:sdt>
              <w:sdtPr>
                <w:id w:val="1197662312"/>
                <w:placeholder>
                  <w:docPart w:val="F43987674E60479D900CBD775E912EB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520D5CBF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3CF75DC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gross pollutants is achieved.</w:t>
            </w:r>
          </w:p>
          <w:p w14:paraId="0D06EB7B" w14:textId="6BB4E5E0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-798987075"/>
                <w:placeholder>
                  <w:docPart w:val="2FAF205CA3ED416EAA8FA2FD1362815A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2445212" w14:textId="77777777" w:rsidR="002F6E9A" w:rsidRDefault="002F6E9A"/>
        </w:tc>
      </w:tr>
      <w:tr w:rsidR="002F6E9A" w14:paraId="00065FDB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FD324BE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Enter the calculation reduction for total nitrogen (TN).</w:t>
            </w:r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3005D41" w14:textId="5639EA4D" w:rsidR="002F6E9A" w:rsidRDefault="005D0763">
            <w:sdt>
              <w:sdtPr>
                <w:id w:val="-820426037"/>
                <w:placeholder>
                  <w:docPart w:val="19BF5670DBF7435E95F9892D39EA2CE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535E83C0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15A295D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nitrogen (TN) is achieved.</w:t>
            </w:r>
          </w:p>
          <w:p w14:paraId="58649CD4" w14:textId="42A96CEE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157659317"/>
                <w:placeholder>
                  <w:docPart w:val="0D678C078F144E90B8F0FB2188F9D945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2BDCDEDD" w14:textId="77777777" w:rsidR="002F6E9A" w:rsidRDefault="002F6E9A"/>
        </w:tc>
      </w:tr>
      <w:tr w:rsidR="002F6E9A" w14:paraId="037E4375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EEABA7D" w14:textId="77777777" w:rsidR="002F6E9A" w:rsidRPr="002567D4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lastRenderedPageBreak/>
              <w:t>Enter the calculation reduction for total phosphorus (TP).</w:t>
            </w:r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790D04CE" w14:textId="5CD5A564" w:rsidR="002F6E9A" w:rsidRDefault="005D0763">
            <w:sdt>
              <w:sdtPr>
                <w:id w:val="2026985141"/>
                <w:placeholder>
                  <w:docPart w:val="CF74359442B84AC98C91988B80151C0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2F6E9A" w14:paraId="0CA0A818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BEE80C4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reduction of total phosphorus (TP) is achieved.</w:t>
            </w:r>
          </w:p>
          <w:p w14:paraId="6494F856" w14:textId="6CF2797D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-367520653"/>
                <w:placeholder>
                  <w:docPart w:val="73F399273B8E453AB0A7BE079DC26DF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44BC7350" w14:textId="77777777" w:rsidR="002F6E9A" w:rsidRDefault="002F6E9A"/>
        </w:tc>
      </w:tr>
      <w:tr w:rsidR="002F6E9A" w14:paraId="72595322" w14:textId="77777777" w:rsidTr="00834ABF">
        <w:tc>
          <w:tcPr>
            <w:tcW w:w="828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6787287" w14:textId="77777777" w:rsidR="002F6E9A" w:rsidRDefault="002F6E9A">
            <w:pPr>
              <w:rPr>
                <w:b/>
                <w:bCs/>
                <w:lang w:val="en-US"/>
              </w:rPr>
            </w:pPr>
            <w:r w:rsidRPr="002567D4">
              <w:rPr>
                <w:b/>
                <w:bCs/>
                <w:lang w:val="en-US"/>
              </w:rPr>
              <w:t>Outline how the risk of chemical pollutants and other toxicants entering the stormwater system are minimised.</w:t>
            </w:r>
          </w:p>
          <w:p w14:paraId="3C455360" w14:textId="37E76EE4" w:rsidR="002F6E9A" w:rsidRPr="002567D4" w:rsidRDefault="005D0763">
            <w:pPr>
              <w:rPr>
                <w:b/>
                <w:bCs/>
                <w:lang w:val="en-US"/>
              </w:rPr>
            </w:pPr>
            <w:sdt>
              <w:sdtPr>
                <w:id w:val="-2817093"/>
                <w:placeholder>
                  <w:docPart w:val="55CBD6FB97CE4F5EBE990EAB45F991F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2F6E9A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  <w:tc>
          <w:tcPr>
            <w:tcW w:w="2340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vAlign w:val="center"/>
          </w:tcPr>
          <w:p w14:paraId="6CCF9378" w14:textId="77777777" w:rsidR="002F6E9A" w:rsidRDefault="002F6E9A"/>
        </w:tc>
      </w:tr>
    </w:tbl>
    <w:p w14:paraId="6EE781F4" w14:textId="77777777" w:rsidR="00834ABF" w:rsidRDefault="00834ABF" w:rsidP="00834ABF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2714E4C" w14:textId="77777777" w:rsidR="00834ABF" w:rsidRDefault="00834ABF" w:rsidP="00834ABF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834ABF" w14:paraId="0937561B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FD59FBD" w14:textId="77777777" w:rsidR="00834ABF" w:rsidRDefault="00834ABF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115DDF3E" w14:textId="77777777" w:rsidR="00834ABF" w:rsidRDefault="00834ABF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94A0F3C" w14:textId="77777777" w:rsidR="00834ABF" w:rsidRDefault="00834ABF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834ABF" w14:paraId="49808A3A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03EB0BF2CCC84598888753A81E5D01D0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03EB0BF2CCC84598888753A81E5D01D0"/>
                  </w:placeholder>
                  <w:showingPlcHdr/>
                </w:sdtPr>
                <w:sdtEndPr/>
                <w:sdtContent>
                  <w:p w14:paraId="2AEEED1A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03EB0BF2CCC84598888753A81E5D01D0"/>
            </w:placeholder>
          </w:sdtPr>
          <w:sdtEndPr/>
          <w:sdtContent>
            <w:tc>
              <w:tcPr>
                <w:tcW w:w="4680" w:type="dxa"/>
              </w:tcPr>
              <w:p w14:paraId="2B0AC721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6B31A81F6163421F8F569F6D7AF45DC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785F7CE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1FFA940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A6FFB915160B40CDA982D3BEB95180A9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A6FFB915160B40CDA982D3BEB95180A9"/>
                  </w:placeholder>
                  <w:showingPlcHdr/>
                </w:sdtPr>
                <w:sdtEndPr/>
                <w:sdtContent>
                  <w:p w14:paraId="6343BE97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A6FFB915160B40CDA982D3BEB95180A9"/>
            </w:placeholder>
          </w:sdtPr>
          <w:sdtEndPr/>
          <w:sdtContent>
            <w:tc>
              <w:tcPr>
                <w:tcW w:w="4680" w:type="dxa"/>
              </w:tcPr>
              <w:p w14:paraId="38F399CC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F0B42367ABCC4D6389CA338D1D5FD9B7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45FF302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834ABF" w14:paraId="58D26D1D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72E33C0B722D4E738BDE235176563BD7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72E33C0B722D4E738BDE235176563BD7"/>
                  </w:placeholder>
                  <w:showingPlcHdr/>
                </w:sdtPr>
                <w:sdtEndPr/>
                <w:sdtContent>
                  <w:p w14:paraId="6B0CC300" w14:textId="77777777" w:rsidR="00834ABF" w:rsidRDefault="00834ABF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72E33C0B722D4E738BDE235176563BD7"/>
            </w:placeholder>
          </w:sdtPr>
          <w:sdtEndPr/>
          <w:sdtContent>
            <w:tc>
              <w:tcPr>
                <w:tcW w:w="4680" w:type="dxa"/>
              </w:tcPr>
              <w:p w14:paraId="63A1D2A1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1AD6BADCC2A643DF84753F957008E23A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521A5F9A" w14:textId="77777777" w:rsidR="00834ABF" w:rsidRDefault="00834ABF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A7DFCAA" w:rsidR="004F6901" w:rsidRDefault="004F6901" w:rsidP="004F6901">
      <w:pPr>
        <w:pStyle w:val="Heading2"/>
      </w:pPr>
      <w:r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5D0763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0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D0863" w14:textId="77777777" w:rsidR="0000600F" w:rsidRDefault="0000600F" w:rsidP="0037208E">
      <w:pPr>
        <w:spacing w:after="0" w:line="240" w:lineRule="auto"/>
      </w:pPr>
      <w:r>
        <w:separator/>
      </w:r>
    </w:p>
  </w:endnote>
  <w:endnote w:type="continuationSeparator" w:id="0">
    <w:p w14:paraId="36C6B1F5" w14:textId="77777777" w:rsidR="0000600F" w:rsidRDefault="0000600F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B4F96" w14:textId="77777777" w:rsidR="0000600F" w:rsidRDefault="0000600F" w:rsidP="0037208E">
      <w:pPr>
        <w:spacing w:after="0" w:line="240" w:lineRule="auto"/>
      </w:pPr>
      <w:r>
        <w:separator/>
      </w:r>
    </w:p>
  </w:footnote>
  <w:footnote w:type="continuationSeparator" w:id="0">
    <w:p w14:paraId="15A0B209" w14:textId="77777777" w:rsidR="0000600F" w:rsidRDefault="0000600F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39606363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39 Waterway Protection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K3YjhI//oCG8DooPpqGD/LAJb5YxAr3XEu8SoabGjkjkIwdQkuIYnGBTAJKOWodgw9AlHEFCWu8sHQGp4om5tQ==" w:salt="RFj8rjHnHIDQjiFiy3c1cA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0600F"/>
    <w:rsid w:val="000D2CAD"/>
    <w:rsid w:val="000E31C9"/>
    <w:rsid w:val="000E3BCA"/>
    <w:rsid w:val="00117E95"/>
    <w:rsid w:val="001956D9"/>
    <w:rsid w:val="001D102C"/>
    <w:rsid w:val="001F0333"/>
    <w:rsid w:val="002567D4"/>
    <w:rsid w:val="002F6E9A"/>
    <w:rsid w:val="00365AAB"/>
    <w:rsid w:val="0037208E"/>
    <w:rsid w:val="00397C9A"/>
    <w:rsid w:val="003A2F24"/>
    <w:rsid w:val="003D1994"/>
    <w:rsid w:val="003E7635"/>
    <w:rsid w:val="00482526"/>
    <w:rsid w:val="004E7891"/>
    <w:rsid w:val="004F6901"/>
    <w:rsid w:val="0051734D"/>
    <w:rsid w:val="005D0763"/>
    <w:rsid w:val="005E49FA"/>
    <w:rsid w:val="006B3A5C"/>
    <w:rsid w:val="007207EE"/>
    <w:rsid w:val="00730247"/>
    <w:rsid w:val="00742C35"/>
    <w:rsid w:val="00780844"/>
    <w:rsid w:val="0078329B"/>
    <w:rsid w:val="007A720F"/>
    <w:rsid w:val="00834ABF"/>
    <w:rsid w:val="00867383"/>
    <w:rsid w:val="00886A7E"/>
    <w:rsid w:val="008A37BB"/>
    <w:rsid w:val="008B01D3"/>
    <w:rsid w:val="00921D1E"/>
    <w:rsid w:val="00947E0F"/>
    <w:rsid w:val="009848AD"/>
    <w:rsid w:val="009B4502"/>
    <w:rsid w:val="00A365E8"/>
    <w:rsid w:val="00B35106"/>
    <w:rsid w:val="00B526BC"/>
    <w:rsid w:val="00B54D63"/>
    <w:rsid w:val="00B8275D"/>
    <w:rsid w:val="00B92018"/>
    <w:rsid w:val="00BA1177"/>
    <w:rsid w:val="00BF7068"/>
    <w:rsid w:val="00C04176"/>
    <w:rsid w:val="00C2784C"/>
    <w:rsid w:val="00C43518"/>
    <w:rsid w:val="00D01D26"/>
    <w:rsid w:val="00D02B86"/>
    <w:rsid w:val="00D82216"/>
    <w:rsid w:val="00DE2E2A"/>
    <w:rsid w:val="00DF1B30"/>
    <w:rsid w:val="00E05D2C"/>
    <w:rsid w:val="00E451C9"/>
    <w:rsid w:val="00E45BBB"/>
    <w:rsid w:val="00E657FA"/>
    <w:rsid w:val="00EA2A8C"/>
    <w:rsid w:val="00F01461"/>
    <w:rsid w:val="00F531E5"/>
    <w:rsid w:val="00F65209"/>
    <w:rsid w:val="00FD589D"/>
    <w:rsid w:val="00FF0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customStyle="1" w:styleId="Category">
    <w:name w:val="Category"/>
    <w:basedOn w:val="Normal"/>
    <w:qFormat/>
    <w:rsid w:val="00B526BC"/>
    <w:rPr>
      <w:rFonts w:eastAsia="ArialMT" w:cs="Courier New"/>
      <w:b/>
      <w:bCs/>
      <w:color w:val="FCBD51"/>
      <w:sz w:val="24"/>
      <w:szCs w:val="24"/>
    </w:rPr>
  </w:style>
  <w:style w:type="character" w:customStyle="1" w:styleId="normaltextrun">
    <w:name w:val="normaltextrun"/>
    <w:basedOn w:val="DefaultParagraphFont"/>
    <w:rsid w:val="00742C35"/>
  </w:style>
  <w:style w:type="character" w:customStyle="1" w:styleId="eop">
    <w:name w:val="eop"/>
    <w:basedOn w:val="DefaultParagraphFont"/>
    <w:rsid w:val="00742C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97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1C71C3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1C71C3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1C71C3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B661D08865F14C7C9C83A481F5909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F1D73A-F08E-4C76-BE15-379330FA1796}"/>
      </w:docPartPr>
      <w:docPartBody>
        <w:p w:rsidR="009465ED" w:rsidRDefault="00AC51A4" w:rsidP="00AC51A4">
          <w:pPr>
            <w:pStyle w:val="B661D08865F14C7C9C83A481F590910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EB22A85DB1C4340A5F9714E494D1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39748F-15E0-4C22-A7B2-119CAC516E11}"/>
      </w:docPartPr>
      <w:docPartBody>
        <w:p w:rsidR="009465ED" w:rsidRDefault="00AC51A4" w:rsidP="00AC51A4">
          <w:pPr>
            <w:pStyle w:val="7EB22A85DB1C4340A5F9714E494D11D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564808CC3746E0AB87470B09318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496898-DF40-45BB-A19D-81BF900136BD}"/>
      </w:docPartPr>
      <w:docPartBody>
        <w:p w:rsidR="009465ED" w:rsidRDefault="00AC51A4" w:rsidP="00AC51A4">
          <w:pPr>
            <w:pStyle w:val="72564808CC3746E0AB87470B09318CB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DB451A7FAF342B69B6AC0B316B2A8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D13CA-D355-4314-AD6F-4BE7EF8AB309}"/>
      </w:docPartPr>
      <w:docPartBody>
        <w:p w:rsidR="009465ED" w:rsidRDefault="00AC51A4" w:rsidP="00AC51A4">
          <w:pPr>
            <w:pStyle w:val="ADB451A7FAF342B69B6AC0B316B2A80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90A42E33DBB47B8BE27FF12646750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714315-7264-4F06-9B48-680B7FCBB4E8}"/>
      </w:docPartPr>
      <w:docPartBody>
        <w:p w:rsidR="009465ED" w:rsidRDefault="00AC51A4" w:rsidP="00AC51A4">
          <w:pPr>
            <w:pStyle w:val="890A42E33DBB47B8BE27FF12646750C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F224AC3CCB447B7A6F86DF5946C41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4A3B2-3799-46A0-A471-935FD6C1EBB4}"/>
      </w:docPartPr>
      <w:docPartBody>
        <w:p w:rsidR="009465ED" w:rsidRDefault="00AC51A4" w:rsidP="00AC51A4">
          <w:pPr>
            <w:pStyle w:val="5F224AC3CCB447B7A6F86DF5946C41B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D586EDFC9F437FB072009B412A11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474F51-26B3-40DE-A2FF-841FE52E0519}"/>
      </w:docPartPr>
      <w:docPartBody>
        <w:p w:rsidR="009465ED" w:rsidRDefault="00AC51A4" w:rsidP="00AC51A4">
          <w:pPr>
            <w:pStyle w:val="C8D586EDFC9F437FB072009B412A118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BFF532D3A76479CB4F7CD65FDA78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259A7F-CEEC-40A0-9D25-63252D40D79F}"/>
      </w:docPartPr>
      <w:docPartBody>
        <w:p w:rsidR="009465ED" w:rsidRDefault="00AC51A4" w:rsidP="00AC51A4">
          <w:pPr>
            <w:pStyle w:val="EBFF532D3A76479CB4F7CD65FDA7800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6A2B0C0FEB4153B5B564DC4E5C9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178DAC-B958-4443-B9B3-D191F6C25A0C}"/>
      </w:docPartPr>
      <w:docPartBody>
        <w:p w:rsidR="009465ED" w:rsidRDefault="00AC51A4" w:rsidP="00AC51A4">
          <w:pPr>
            <w:pStyle w:val="116A2B0C0FEB4153B5B564DC4E5C900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E516C7731CC48A885E986F6C279F8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C37A56-24AE-45A6-BD98-7118C0A87C67}"/>
      </w:docPartPr>
      <w:docPartBody>
        <w:p w:rsidR="009465ED" w:rsidRDefault="00AC51A4" w:rsidP="00AC51A4">
          <w:pPr>
            <w:pStyle w:val="FE516C7731CC48A885E986F6C279F84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3E25368A6A54790887B86843523FA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55BD39-3AC3-4424-939C-29A54B4B8C48}"/>
      </w:docPartPr>
      <w:docPartBody>
        <w:p w:rsidR="009465ED" w:rsidRDefault="00AC51A4" w:rsidP="00AC51A4">
          <w:pPr>
            <w:pStyle w:val="B3E25368A6A54790887B86843523FAA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F94FFCCB4D41C990174E857FD3D0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9F225-AC8E-4446-ABCA-3681EBE24C03}"/>
      </w:docPartPr>
      <w:docPartBody>
        <w:p w:rsidR="009465ED" w:rsidRDefault="00AC51A4" w:rsidP="00AC51A4">
          <w:pPr>
            <w:pStyle w:val="63F94FFCCB4D41C990174E857FD3D0C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02B4113BB8486EAEE00D671626FB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7B0B7-D48E-4AC6-BD51-21EA9C446AD8}"/>
      </w:docPartPr>
      <w:docPartBody>
        <w:p w:rsidR="009465ED" w:rsidRDefault="00AC51A4" w:rsidP="00AC51A4">
          <w:pPr>
            <w:pStyle w:val="7502B4113BB8486EAEE00D671626FB0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6C2699866E45DAA73B31CAB0AF90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73893A-2173-433C-9CEF-558A2C00BF35}"/>
      </w:docPartPr>
      <w:docPartBody>
        <w:p w:rsidR="009465ED" w:rsidRDefault="00AC51A4" w:rsidP="00AC51A4">
          <w:pPr>
            <w:pStyle w:val="0C6C2699866E45DAA73B31CAB0AF905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4A68C5C636443A495A08A6BACD7BB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5629AF-8243-4FC0-B576-7DF1DCB49364}"/>
      </w:docPartPr>
      <w:docPartBody>
        <w:p w:rsidR="009465ED" w:rsidRDefault="00AC51A4" w:rsidP="00AC51A4">
          <w:pPr>
            <w:pStyle w:val="64A68C5C636443A495A08A6BACD7BBE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7E6C9089E2F47989D3BECBA4A053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A37223-150F-4440-B7D4-BBF05E5E2A26}"/>
      </w:docPartPr>
      <w:docPartBody>
        <w:p w:rsidR="009465ED" w:rsidRDefault="00AC51A4" w:rsidP="00AC51A4">
          <w:pPr>
            <w:pStyle w:val="27E6C9089E2F47989D3BECBA4A05361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2B6D9DA824D40A08EF532AA057F2F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30FCB-6167-4C72-A47F-6407458C756D}"/>
      </w:docPartPr>
      <w:docPartBody>
        <w:p w:rsidR="009465ED" w:rsidRDefault="00AC51A4" w:rsidP="00AC51A4">
          <w:pPr>
            <w:pStyle w:val="D2B6D9DA824D40A08EF532AA057F2FB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1750946690B4E8B8800E20090D4D2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BD8B0-0469-458B-B83E-A1BA68102D02}"/>
      </w:docPartPr>
      <w:docPartBody>
        <w:p w:rsidR="009465ED" w:rsidRDefault="00AC51A4" w:rsidP="00AC51A4">
          <w:pPr>
            <w:pStyle w:val="B1750946690B4E8B8800E20090D4D2F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3987674E60479D900CBD775E912E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F69B90-7E6A-47ED-BF18-990BE4F02A3B}"/>
      </w:docPartPr>
      <w:docPartBody>
        <w:p w:rsidR="009465ED" w:rsidRDefault="00AC51A4" w:rsidP="00AC51A4">
          <w:pPr>
            <w:pStyle w:val="F43987674E60479D900CBD775E912EB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FAF205CA3ED416EAA8FA2FD136281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6F776-BC7D-4124-AD76-AC72939F6286}"/>
      </w:docPartPr>
      <w:docPartBody>
        <w:p w:rsidR="009465ED" w:rsidRDefault="00AC51A4" w:rsidP="00AC51A4">
          <w:pPr>
            <w:pStyle w:val="2FAF205CA3ED416EAA8FA2FD1362815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BF5670DBF7435E95F9892D39EA2C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51A158-0C21-4A7E-8302-34FB8E53B693}"/>
      </w:docPartPr>
      <w:docPartBody>
        <w:p w:rsidR="009465ED" w:rsidRDefault="00AC51A4" w:rsidP="00AC51A4">
          <w:pPr>
            <w:pStyle w:val="19BF5670DBF7435E95F9892D39EA2C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678C078F144E90B8F0FB2188F9D9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1DF42-16C2-4447-B08C-92E534FDF86A}"/>
      </w:docPartPr>
      <w:docPartBody>
        <w:p w:rsidR="009465ED" w:rsidRDefault="00AC51A4" w:rsidP="00AC51A4">
          <w:pPr>
            <w:pStyle w:val="0D678C078F144E90B8F0FB2188F9D94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74359442B84AC98C91988B80151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5A5EB8-2267-4B04-A6D8-F9D01D2FCB60}"/>
      </w:docPartPr>
      <w:docPartBody>
        <w:p w:rsidR="009465ED" w:rsidRDefault="00AC51A4" w:rsidP="00AC51A4">
          <w:pPr>
            <w:pStyle w:val="CF74359442B84AC98C91988B80151C0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F399273B8E453AB0A7BE079DC26D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A8F98-AA87-4599-91A6-321DFB349E63}"/>
      </w:docPartPr>
      <w:docPartBody>
        <w:p w:rsidR="009465ED" w:rsidRDefault="00AC51A4" w:rsidP="00AC51A4">
          <w:pPr>
            <w:pStyle w:val="73F399273B8E453AB0A7BE079DC26DF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CBD6FB97CE4F5EBE990EAB45F991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92C84C-8559-4255-8AF0-EC15251E1EF9}"/>
      </w:docPartPr>
      <w:docPartBody>
        <w:p w:rsidR="009465ED" w:rsidRDefault="00AC51A4" w:rsidP="00AC51A4">
          <w:pPr>
            <w:pStyle w:val="55CBD6FB97CE4F5EBE990EAB45F991F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EB0BF2CCC84598888753A81E5D0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49780-2359-4345-B0ED-805EE26586E4}"/>
      </w:docPartPr>
      <w:docPartBody>
        <w:p w:rsidR="009465ED" w:rsidRDefault="00AC51A4" w:rsidP="00AC51A4">
          <w:pPr>
            <w:pStyle w:val="03EB0BF2CCC84598888753A81E5D01D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31A81F6163421F8F569F6D7AF45D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EFFE7-2CC0-426B-A254-6E3B76008584}"/>
      </w:docPartPr>
      <w:docPartBody>
        <w:p w:rsidR="009465ED" w:rsidRDefault="00AC51A4" w:rsidP="00AC51A4">
          <w:pPr>
            <w:pStyle w:val="6B31A81F6163421F8F569F6D7AF45DC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6FFB915160B40CDA982D3BEB95180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CA55D-4F17-4FC4-B652-641FBD48540C}"/>
      </w:docPartPr>
      <w:docPartBody>
        <w:p w:rsidR="009465ED" w:rsidRDefault="00AC51A4" w:rsidP="00AC51A4">
          <w:pPr>
            <w:pStyle w:val="A6FFB915160B40CDA982D3BEB95180A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B42367ABCC4D6389CA338D1D5FD9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D6736-6A33-4B69-A832-2E5B99B16D3F}"/>
      </w:docPartPr>
      <w:docPartBody>
        <w:p w:rsidR="009465ED" w:rsidRDefault="00AC51A4" w:rsidP="00AC51A4">
          <w:pPr>
            <w:pStyle w:val="F0B42367ABCC4D6389CA338D1D5FD9B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2E33C0B722D4E738BDE235176563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C0FC59-9FB4-455D-A14F-B3DE32A7D78C}"/>
      </w:docPartPr>
      <w:docPartBody>
        <w:p w:rsidR="009465ED" w:rsidRDefault="00AC51A4" w:rsidP="00AC51A4">
          <w:pPr>
            <w:pStyle w:val="72E33C0B722D4E738BDE235176563BD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D6BADCC2A643DF84753F957008E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466066-0A11-46FD-86B3-886B50CE9DDC}"/>
      </w:docPartPr>
      <w:docPartBody>
        <w:p w:rsidR="009465ED" w:rsidRDefault="00AC51A4" w:rsidP="00AC51A4">
          <w:pPr>
            <w:pStyle w:val="1AD6BADCC2A643DF84753F957008E23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D25E814B6440859C1586569D5DD6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197AFB-8C2D-4F6E-8A1C-A712A203F31A}"/>
      </w:docPartPr>
      <w:docPartBody>
        <w:p w:rsidR="009465ED" w:rsidRDefault="00AC51A4" w:rsidP="00AC51A4">
          <w:pPr>
            <w:pStyle w:val="D5D25E814B6440859C1586569D5DD6F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A074C4B3FA748BF8C096606A2F54F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474C2-05F5-4E8B-BF0F-105CF3640BE7}"/>
      </w:docPartPr>
      <w:docPartBody>
        <w:p w:rsidR="009465ED" w:rsidRDefault="00AC51A4" w:rsidP="00AC51A4">
          <w:pPr>
            <w:pStyle w:val="0A074C4B3FA748BF8C096606A2F54F0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73856B6C779430A9495B50E60599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FD7C6F-FE09-4A27-8C0A-FA18DC2D95EB}"/>
      </w:docPartPr>
      <w:docPartBody>
        <w:p w:rsidR="009465ED" w:rsidRDefault="00AC51A4" w:rsidP="00AC51A4">
          <w:pPr>
            <w:pStyle w:val="973856B6C779430A9495B50E605996E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03E9F3FEBDC48E49868672252B56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A63154-B1F6-4C8C-9F41-7ED3312E557B}"/>
      </w:docPartPr>
      <w:docPartBody>
        <w:p w:rsidR="009465ED" w:rsidRDefault="00AC51A4" w:rsidP="00AC51A4">
          <w:pPr>
            <w:pStyle w:val="C03E9F3FEBDC48E49868672252B5613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6A3FA5273694586B8F56103E6D4C8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6AE666-47E9-4338-B6AC-D458DEFEBE6E}"/>
      </w:docPartPr>
      <w:docPartBody>
        <w:p w:rsidR="009465ED" w:rsidRDefault="00AC51A4" w:rsidP="00AC51A4">
          <w:pPr>
            <w:pStyle w:val="E6A3FA5273694586B8F56103E6D4C8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0447A9D54B40BBAB62F8AB2AE64E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B60344-EEFF-4A79-9518-8B261A4EFA11}"/>
      </w:docPartPr>
      <w:docPartBody>
        <w:p w:rsidR="009465ED" w:rsidRDefault="00AC51A4" w:rsidP="00AC51A4">
          <w:pPr>
            <w:pStyle w:val="0D0447A9D54B40BBAB62F8AB2AE64ED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EE6AAB2B99406592666D679F356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9D9777-4C57-4860-813E-2DAE05312D15}"/>
      </w:docPartPr>
      <w:docPartBody>
        <w:p w:rsidR="009465ED" w:rsidRDefault="00AC51A4" w:rsidP="00AC51A4">
          <w:pPr>
            <w:pStyle w:val="93EE6AAB2B99406592666D679F35685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EA1E556DA44F4881609B5E05BE83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66FC8D-AE84-4808-AFFD-0BB5C149EA77}"/>
      </w:docPartPr>
      <w:docPartBody>
        <w:p w:rsidR="009465ED" w:rsidRDefault="00AC51A4" w:rsidP="00AC51A4">
          <w:pPr>
            <w:pStyle w:val="63EA1E556DA44F4881609B5E05BE835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99FC639F2CC40469D70AF4C50CA36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9ACF3-F61F-47EA-8058-4D0A3D7B1FAC}"/>
      </w:docPartPr>
      <w:docPartBody>
        <w:p w:rsidR="009465ED" w:rsidRDefault="00AC51A4" w:rsidP="00AC51A4">
          <w:pPr>
            <w:pStyle w:val="999FC639F2CC40469D70AF4C50CA36F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C884DE324240018EDD6FB6EAF429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CECA0-F0C1-4C48-9896-E95204F9888F}"/>
      </w:docPartPr>
      <w:docPartBody>
        <w:p w:rsidR="009465ED" w:rsidRDefault="00AC51A4" w:rsidP="00AC51A4">
          <w:pPr>
            <w:pStyle w:val="3EC884DE324240018EDD6FB6EAF4293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650E870E3474F2783139083D21214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3C38F6-98E1-4DE6-9700-A22819EEBA05}"/>
      </w:docPartPr>
      <w:docPartBody>
        <w:p w:rsidR="009465ED" w:rsidRDefault="00AC51A4" w:rsidP="00AC51A4">
          <w:pPr>
            <w:pStyle w:val="4650E870E3474F2783139083D21214B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89EAD604804E2E86058E3E821EC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E7ADA-8ABA-497B-97E1-2589011B188C}"/>
      </w:docPartPr>
      <w:docPartBody>
        <w:p w:rsidR="009465ED" w:rsidRDefault="00AC51A4" w:rsidP="00AC51A4">
          <w:pPr>
            <w:pStyle w:val="C889EAD604804E2E86058E3E821EC96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562DD0-7B7B-46DE-BBD6-691E94D5CA76}"/>
      </w:docPartPr>
      <w:docPartBody>
        <w:p w:rsidR="009465ED" w:rsidRDefault="009465ED">
          <w:r w:rsidRPr="00E03E20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M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63DE7"/>
    <w:rsid w:val="0017629D"/>
    <w:rsid w:val="001C71C3"/>
    <w:rsid w:val="002A7BF3"/>
    <w:rsid w:val="003B4031"/>
    <w:rsid w:val="005925AC"/>
    <w:rsid w:val="005E7990"/>
    <w:rsid w:val="0062032D"/>
    <w:rsid w:val="00657039"/>
    <w:rsid w:val="00792AE0"/>
    <w:rsid w:val="007C4EAC"/>
    <w:rsid w:val="00852794"/>
    <w:rsid w:val="0090008A"/>
    <w:rsid w:val="00902D76"/>
    <w:rsid w:val="00917748"/>
    <w:rsid w:val="009465ED"/>
    <w:rsid w:val="009E31C1"/>
    <w:rsid w:val="00A41A4D"/>
    <w:rsid w:val="00AC51A4"/>
    <w:rsid w:val="00AF2630"/>
    <w:rsid w:val="00B92018"/>
    <w:rsid w:val="00BD2167"/>
    <w:rsid w:val="00CD1E62"/>
    <w:rsid w:val="00DE09C1"/>
    <w:rsid w:val="00DE4107"/>
    <w:rsid w:val="00E45BBB"/>
    <w:rsid w:val="00F0662E"/>
    <w:rsid w:val="00F63742"/>
    <w:rsid w:val="00F65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465ED"/>
    <w:rPr>
      <w:color w:val="808080"/>
    </w:rPr>
  </w:style>
  <w:style w:type="paragraph" w:customStyle="1" w:styleId="9BD2DE00D70146909B0DCB80E92D4179">
    <w:name w:val="9BD2DE00D70146909B0DCB80E92D4179"/>
    <w:rsid w:val="00657039"/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A1DA84FD2D58466F90E540ADAB4F6909">
    <w:name w:val="A1DA84FD2D58466F90E540ADAB4F6909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D7C4E4CD8D4445F48D9262CD49B46946">
    <w:name w:val="D7C4E4CD8D4445F48D9262CD49B46946"/>
    <w:rsid w:val="001C71C3"/>
  </w:style>
  <w:style w:type="paragraph" w:customStyle="1" w:styleId="29FA1309D5834CB8A6182AC757D263A6">
    <w:name w:val="29FA1309D5834CB8A6182AC757D263A6"/>
    <w:rsid w:val="001C71C3"/>
  </w:style>
  <w:style w:type="paragraph" w:customStyle="1" w:styleId="B9ED015F3CA54A81BF30084F6ADBE8CE">
    <w:name w:val="B9ED015F3CA54A81BF30084F6ADBE8CE"/>
    <w:rsid w:val="001C71C3"/>
  </w:style>
  <w:style w:type="paragraph" w:customStyle="1" w:styleId="3CFCD0CEE66A4A4386DFB22FD036F2F0">
    <w:name w:val="3CFCD0CEE66A4A4386DFB22FD036F2F0"/>
    <w:rsid w:val="001C71C3"/>
  </w:style>
  <w:style w:type="paragraph" w:customStyle="1" w:styleId="6DC52A0D0C5F43C093236E923F6CB315">
    <w:name w:val="6DC52A0D0C5F43C093236E923F6CB315"/>
    <w:rsid w:val="001C71C3"/>
  </w:style>
  <w:style w:type="paragraph" w:customStyle="1" w:styleId="2F5F406CE93A42ED95D6D0932E5DF590">
    <w:name w:val="2F5F406CE93A42ED95D6D0932E5DF590"/>
    <w:rsid w:val="001C71C3"/>
  </w:style>
  <w:style w:type="paragraph" w:customStyle="1" w:styleId="6785D075290D44D08A2559CC7D2856A8">
    <w:name w:val="6785D075290D44D08A2559CC7D2856A8"/>
    <w:rsid w:val="001C71C3"/>
  </w:style>
  <w:style w:type="paragraph" w:customStyle="1" w:styleId="9F976A0B0D454EB4A5479A828BCB8B7B">
    <w:name w:val="9F976A0B0D454EB4A5479A828BCB8B7B"/>
    <w:rsid w:val="001C71C3"/>
  </w:style>
  <w:style w:type="paragraph" w:customStyle="1" w:styleId="580FCDACA9594673B73A74E1005F1B06">
    <w:name w:val="580FCDACA9594673B73A74E1005F1B06"/>
    <w:rsid w:val="001C71C3"/>
  </w:style>
  <w:style w:type="paragraph" w:customStyle="1" w:styleId="D6BF8F6AF95240FEA32B57216DB90967">
    <w:name w:val="D6BF8F6AF95240FEA32B57216DB90967"/>
    <w:rsid w:val="001C71C3"/>
  </w:style>
  <w:style w:type="paragraph" w:customStyle="1" w:styleId="4D0375BBD21642DEB6191AFCF5A467C5">
    <w:name w:val="4D0375BBD21642DEB6191AFCF5A467C5"/>
    <w:rsid w:val="001C71C3"/>
  </w:style>
  <w:style w:type="paragraph" w:customStyle="1" w:styleId="AECC0D159A494ABBB48CEC81C4A3DBA3">
    <w:name w:val="AECC0D159A494ABBB48CEC81C4A3DBA3"/>
    <w:rsid w:val="001C71C3"/>
  </w:style>
  <w:style w:type="paragraph" w:customStyle="1" w:styleId="9163D6693A0D46EF8403F6371D2E719D">
    <w:name w:val="9163D6693A0D46EF8403F6371D2E719D"/>
    <w:rsid w:val="001C71C3"/>
  </w:style>
  <w:style w:type="paragraph" w:customStyle="1" w:styleId="3AC919749FA8482CA19306250254416D">
    <w:name w:val="3AC919749FA8482CA19306250254416D"/>
    <w:rsid w:val="001C71C3"/>
  </w:style>
  <w:style w:type="paragraph" w:customStyle="1" w:styleId="1B9F6629E5104224AA182E7784B4F56D">
    <w:name w:val="1B9F6629E5104224AA182E7784B4F56D"/>
    <w:rsid w:val="001C71C3"/>
  </w:style>
  <w:style w:type="paragraph" w:customStyle="1" w:styleId="2D8FAB8E1A364E419B5B85CE47CEFB96">
    <w:name w:val="2D8FAB8E1A364E419B5B85CE47CEFB96"/>
    <w:rsid w:val="001C71C3"/>
  </w:style>
  <w:style w:type="paragraph" w:customStyle="1" w:styleId="98E072E88DD7451FBFBAA4FD1755D823">
    <w:name w:val="98E072E88DD7451FBFBAA4FD1755D823"/>
    <w:rsid w:val="001C71C3"/>
  </w:style>
  <w:style w:type="paragraph" w:customStyle="1" w:styleId="8663DBE1B9424363B51E7A646D288B7B">
    <w:name w:val="8663DBE1B9424363B51E7A646D288B7B"/>
    <w:rsid w:val="001C71C3"/>
  </w:style>
  <w:style w:type="paragraph" w:customStyle="1" w:styleId="8E88648E88C749FB9F6D0677BBF7B44F">
    <w:name w:val="8E88648E88C749FB9F6D0677BBF7B44F"/>
    <w:rsid w:val="001C71C3"/>
  </w:style>
  <w:style w:type="paragraph" w:customStyle="1" w:styleId="7D16C762918C46D79C3BF1572EB95787">
    <w:name w:val="7D16C762918C46D79C3BF1572EB95787"/>
    <w:rsid w:val="001C71C3"/>
  </w:style>
  <w:style w:type="paragraph" w:customStyle="1" w:styleId="D7D2900FF8974F87BBE8161F534A8692">
    <w:name w:val="D7D2900FF8974F87BBE8161F534A8692"/>
    <w:rsid w:val="001C71C3"/>
  </w:style>
  <w:style w:type="paragraph" w:customStyle="1" w:styleId="14484A8AC7F244268DADB4475D473C52">
    <w:name w:val="14484A8AC7F244268DADB4475D473C52"/>
    <w:rsid w:val="001C71C3"/>
  </w:style>
  <w:style w:type="paragraph" w:customStyle="1" w:styleId="5834C62287974DA0B93BB3A43937CD67">
    <w:name w:val="5834C62287974DA0B93BB3A43937CD67"/>
    <w:rsid w:val="009E31C1"/>
    <w:rPr>
      <w:kern w:val="2"/>
      <w:lang w:val="en-NZ" w:eastAsia="en-NZ"/>
      <w14:ligatures w14:val="standardContextual"/>
    </w:rPr>
  </w:style>
  <w:style w:type="paragraph" w:customStyle="1" w:styleId="D3C06E983C9A419CBCBF0B30DBA58D56">
    <w:name w:val="D3C06E983C9A419CBCBF0B30DBA58D56"/>
    <w:rsid w:val="009E31C1"/>
    <w:rPr>
      <w:kern w:val="2"/>
      <w:lang w:val="en-NZ" w:eastAsia="en-NZ"/>
      <w14:ligatures w14:val="standardContextual"/>
    </w:rPr>
  </w:style>
  <w:style w:type="paragraph" w:customStyle="1" w:styleId="493520829A85411DB659F56A84A95B2F">
    <w:name w:val="493520829A85411DB659F56A84A95B2F"/>
    <w:rsid w:val="009E31C1"/>
    <w:rPr>
      <w:kern w:val="2"/>
      <w:lang w:val="en-NZ" w:eastAsia="en-NZ"/>
      <w14:ligatures w14:val="standardContextual"/>
    </w:rPr>
  </w:style>
  <w:style w:type="paragraph" w:customStyle="1" w:styleId="D13228A1DE08411FA8BE0F66057EAB4D">
    <w:name w:val="D13228A1DE08411FA8BE0F66057EAB4D"/>
    <w:rsid w:val="009E31C1"/>
    <w:rPr>
      <w:kern w:val="2"/>
      <w:lang w:val="en-NZ" w:eastAsia="en-NZ"/>
      <w14:ligatures w14:val="standardContextual"/>
    </w:rPr>
  </w:style>
  <w:style w:type="paragraph" w:customStyle="1" w:styleId="FDB4E68F12AF43E9AEEA7FF12B91B04F">
    <w:name w:val="FDB4E68F12AF43E9AEEA7FF12B91B04F"/>
    <w:rsid w:val="009E31C1"/>
    <w:rPr>
      <w:kern w:val="2"/>
      <w:lang w:val="en-NZ" w:eastAsia="en-NZ"/>
      <w14:ligatures w14:val="standardContextual"/>
    </w:rPr>
  </w:style>
  <w:style w:type="paragraph" w:customStyle="1" w:styleId="B661D08865F14C7C9C83A481F5909108">
    <w:name w:val="B661D08865F14C7C9C83A481F5909108"/>
    <w:rsid w:val="00AC51A4"/>
    <w:rPr>
      <w:kern w:val="2"/>
      <w:lang w:val="en-NZ" w:eastAsia="en-NZ"/>
      <w14:ligatures w14:val="standardContextual"/>
    </w:rPr>
  </w:style>
  <w:style w:type="paragraph" w:customStyle="1" w:styleId="7EB22A85DB1C4340A5F9714E494D11D0">
    <w:name w:val="7EB22A85DB1C4340A5F9714E494D11D0"/>
    <w:rsid w:val="00AC51A4"/>
    <w:rPr>
      <w:kern w:val="2"/>
      <w:lang w:val="en-NZ" w:eastAsia="en-NZ"/>
      <w14:ligatures w14:val="standardContextual"/>
    </w:rPr>
  </w:style>
  <w:style w:type="paragraph" w:customStyle="1" w:styleId="72564808CC3746E0AB87470B09318CB9">
    <w:name w:val="72564808CC3746E0AB87470B09318CB9"/>
    <w:rsid w:val="00AC51A4"/>
    <w:rPr>
      <w:kern w:val="2"/>
      <w:lang w:val="en-NZ" w:eastAsia="en-NZ"/>
      <w14:ligatures w14:val="standardContextual"/>
    </w:rPr>
  </w:style>
  <w:style w:type="paragraph" w:customStyle="1" w:styleId="ADB451A7FAF342B69B6AC0B316B2A809">
    <w:name w:val="ADB451A7FAF342B69B6AC0B316B2A809"/>
    <w:rsid w:val="00AC51A4"/>
    <w:rPr>
      <w:kern w:val="2"/>
      <w:lang w:val="en-NZ" w:eastAsia="en-NZ"/>
      <w14:ligatures w14:val="standardContextual"/>
    </w:rPr>
  </w:style>
  <w:style w:type="paragraph" w:customStyle="1" w:styleId="890A42E33DBB47B8BE27FF12646750CF">
    <w:name w:val="890A42E33DBB47B8BE27FF12646750CF"/>
    <w:rsid w:val="00AC51A4"/>
    <w:rPr>
      <w:kern w:val="2"/>
      <w:lang w:val="en-NZ" w:eastAsia="en-NZ"/>
      <w14:ligatures w14:val="standardContextual"/>
    </w:rPr>
  </w:style>
  <w:style w:type="paragraph" w:customStyle="1" w:styleId="5F224AC3CCB447B7A6F86DF5946C41BD">
    <w:name w:val="5F224AC3CCB447B7A6F86DF5946C41BD"/>
    <w:rsid w:val="00AC51A4"/>
    <w:rPr>
      <w:kern w:val="2"/>
      <w:lang w:val="en-NZ" w:eastAsia="en-NZ"/>
      <w14:ligatures w14:val="standardContextual"/>
    </w:rPr>
  </w:style>
  <w:style w:type="paragraph" w:customStyle="1" w:styleId="C8D586EDFC9F437FB072009B412A1181">
    <w:name w:val="C8D586EDFC9F437FB072009B412A1181"/>
    <w:rsid w:val="00AC51A4"/>
    <w:rPr>
      <w:kern w:val="2"/>
      <w:lang w:val="en-NZ" w:eastAsia="en-NZ"/>
      <w14:ligatures w14:val="standardContextual"/>
    </w:rPr>
  </w:style>
  <w:style w:type="paragraph" w:customStyle="1" w:styleId="EBFF532D3A76479CB4F7CD65FDA7800E">
    <w:name w:val="EBFF532D3A76479CB4F7CD65FDA7800E"/>
    <w:rsid w:val="00AC51A4"/>
    <w:rPr>
      <w:kern w:val="2"/>
      <w:lang w:val="en-NZ" w:eastAsia="en-NZ"/>
      <w14:ligatures w14:val="standardContextual"/>
    </w:rPr>
  </w:style>
  <w:style w:type="paragraph" w:customStyle="1" w:styleId="116A2B0C0FEB4153B5B564DC4E5C900C">
    <w:name w:val="116A2B0C0FEB4153B5B564DC4E5C900C"/>
    <w:rsid w:val="00AC51A4"/>
    <w:rPr>
      <w:kern w:val="2"/>
      <w:lang w:val="en-NZ" w:eastAsia="en-NZ"/>
      <w14:ligatures w14:val="standardContextual"/>
    </w:rPr>
  </w:style>
  <w:style w:type="paragraph" w:customStyle="1" w:styleId="FE516C7731CC48A885E986F6C279F844">
    <w:name w:val="FE516C7731CC48A885E986F6C279F844"/>
    <w:rsid w:val="00AC51A4"/>
    <w:rPr>
      <w:kern w:val="2"/>
      <w:lang w:val="en-NZ" w:eastAsia="en-NZ"/>
      <w14:ligatures w14:val="standardContextual"/>
    </w:rPr>
  </w:style>
  <w:style w:type="paragraph" w:customStyle="1" w:styleId="B3E25368A6A54790887B86843523FAAE">
    <w:name w:val="B3E25368A6A54790887B86843523FAAE"/>
    <w:rsid w:val="00AC51A4"/>
    <w:rPr>
      <w:kern w:val="2"/>
      <w:lang w:val="en-NZ" w:eastAsia="en-NZ"/>
      <w14:ligatures w14:val="standardContextual"/>
    </w:rPr>
  </w:style>
  <w:style w:type="paragraph" w:customStyle="1" w:styleId="63F94FFCCB4D41C990174E857FD3D0CE">
    <w:name w:val="63F94FFCCB4D41C990174E857FD3D0CE"/>
    <w:rsid w:val="00AC51A4"/>
    <w:rPr>
      <w:kern w:val="2"/>
      <w:lang w:val="en-NZ" w:eastAsia="en-NZ"/>
      <w14:ligatures w14:val="standardContextual"/>
    </w:rPr>
  </w:style>
  <w:style w:type="paragraph" w:customStyle="1" w:styleId="7502B4113BB8486EAEE00D671626FB0B">
    <w:name w:val="7502B4113BB8486EAEE00D671626FB0B"/>
    <w:rsid w:val="00AC51A4"/>
    <w:rPr>
      <w:kern w:val="2"/>
      <w:lang w:val="en-NZ" w:eastAsia="en-NZ"/>
      <w14:ligatures w14:val="standardContextual"/>
    </w:rPr>
  </w:style>
  <w:style w:type="paragraph" w:customStyle="1" w:styleId="0C6C2699866E45DAA73B31CAB0AF9058">
    <w:name w:val="0C6C2699866E45DAA73B31CAB0AF9058"/>
    <w:rsid w:val="00AC51A4"/>
    <w:rPr>
      <w:kern w:val="2"/>
      <w:lang w:val="en-NZ" w:eastAsia="en-NZ"/>
      <w14:ligatures w14:val="standardContextual"/>
    </w:rPr>
  </w:style>
  <w:style w:type="paragraph" w:customStyle="1" w:styleId="64A68C5C636443A495A08A6BACD7BBEB">
    <w:name w:val="64A68C5C636443A495A08A6BACD7BBEB"/>
    <w:rsid w:val="00AC51A4"/>
    <w:rPr>
      <w:kern w:val="2"/>
      <w:lang w:val="en-NZ" w:eastAsia="en-NZ"/>
      <w14:ligatures w14:val="standardContextual"/>
    </w:rPr>
  </w:style>
  <w:style w:type="paragraph" w:customStyle="1" w:styleId="27E6C9089E2F47989D3BECBA4A053611">
    <w:name w:val="27E6C9089E2F47989D3BECBA4A053611"/>
    <w:rsid w:val="00AC51A4"/>
    <w:rPr>
      <w:kern w:val="2"/>
      <w:lang w:val="en-NZ" w:eastAsia="en-NZ"/>
      <w14:ligatures w14:val="standardContextual"/>
    </w:rPr>
  </w:style>
  <w:style w:type="paragraph" w:customStyle="1" w:styleId="D2B6D9DA824D40A08EF532AA057F2FB4">
    <w:name w:val="D2B6D9DA824D40A08EF532AA057F2FB4"/>
    <w:rsid w:val="00AC51A4"/>
    <w:rPr>
      <w:kern w:val="2"/>
      <w:lang w:val="en-NZ" w:eastAsia="en-NZ"/>
      <w14:ligatures w14:val="standardContextual"/>
    </w:rPr>
  </w:style>
  <w:style w:type="paragraph" w:customStyle="1" w:styleId="B1750946690B4E8B8800E20090D4D2FD">
    <w:name w:val="B1750946690B4E8B8800E20090D4D2FD"/>
    <w:rsid w:val="00AC51A4"/>
    <w:rPr>
      <w:kern w:val="2"/>
      <w:lang w:val="en-NZ" w:eastAsia="en-NZ"/>
      <w14:ligatures w14:val="standardContextual"/>
    </w:rPr>
  </w:style>
  <w:style w:type="paragraph" w:customStyle="1" w:styleId="F43987674E60479D900CBD775E912EB4">
    <w:name w:val="F43987674E60479D900CBD775E912EB4"/>
    <w:rsid w:val="00AC51A4"/>
    <w:rPr>
      <w:kern w:val="2"/>
      <w:lang w:val="en-NZ" w:eastAsia="en-NZ"/>
      <w14:ligatures w14:val="standardContextual"/>
    </w:rPr>
  </w:style>
  <w:style w:type="paragraph" w:customStyle="1" w:styleId="2FAF205CA3ED416EAA8FA2FD1362815A">
    <w:name w:val="2FAF205CA3ED416EAA8FA2FD1362815A"/>
    <w:rsid w:val="00AC51A4"/>
    <w:rPr>
      <w:kern w:val="2"/>
      <w:lang w:val="en-NZ" w:eastAsia="en-NZ"/>
      <w14:ligatures w14:val="standardContextual"/>
    </w:rPr>
  </w:style>
  <w:style w:type="paragraph" w:customStyle="1" w:styleId="19BF5670DBF7435E95F9892D39EA2CE6">
    <w:name w:val="19BF5670DBF7435E95F9892D39EA2CE6"/>
    <w:rsid w:val="00AC51A4"/>
    <w:rPr>
      <w:kern w:val="2"/>
      <w:lang w:val="en-NZ" w:eastAsia="en-NZ"/>
      <w14:ligatures w14:val="standardContextual"/>
    </w:rPr>
  </w:style>
  <w:style w:type="paragraph" w:customStyle="1" w:styleId="0D678C078F144E90B8F0FB2188F9D945">
    <w:name w:val="0D678C078F144E90B8F0FB2188F9D945"/>
    <w:rsid w:val="00AC51A4"/>
    <w:rPr>
      <w:kern w:val="2"/>
      <w:lang w:val="en-NZ" w:eastAsia="en-NZ"/>
      <w14:ligatures w14:val="standardContextual"/>
    </w:rPr>
  </w:style>
  <w:style w:type="paragraph" w:customStyle="1" w:styleId="CF74359442B84AC98C91988B80151C02">
    <w:name w:val="CF74359442B84AC98C91988B80151C02"/>
    <w:rsid w:val="00AC51A4"/>
    <w:rPr>
      <w:kern w:val="2"/>
      <w:lang w:val="en-NZ" w:eastAsia="en-NZ"/>
      <w14:ligatures w14:val="standardContextual"/>
    </w:rPr>
  </w:style>
  <w:style w:type="paragraph" w:customStyle="1" w:styleId="73F399273B8E453AB0A7BE079DC26DFB">
    <w:name w:val="73F399273B8E453AB0A7BE079DC26DFB"/>
    <w:rsid w:val="00AC51A4"/>
    <w:rPr>
      <w:kern w:val="2"/>
      <w:lang w:val="en-NZ" w:eastAsia="en-NZ"/>
      <w14:ligatures w14:val="standardContextual"/>
    </w:rPr>
  </w:style>
  <w:style w:type="paragraph" w:customStyle="1" w:styleId="55CBD6FB97CE4F5EBE990EAB45F991FF">
    <w:name w:val="55CBD6FB97CE4F5EBE990EAB45F991FF"/>
    <w:rsid w:val="00AC51A4"/>
    <w:rPr>
      <w:kern w:val="2"/>
      <w:lang w:val="en-NZ" w:eastAsia="en-NZ"/>
      <w14:ligatures w14:val="standardContextual"/>
    </w:rPr>
  </w:style>
  <w:style w:type="paragraph" w:customStyle="1" w:styleId="03EB0BF2CCC84598888753A81E5D01D0">
    <w:name w:val="03EB0BF2CCC84598888753A81E5D01D0"/>
    <w:rsid w:val="00AC51A4"/>
    <w:rPr>
      <w:kern w:val="2"/>
      <w:lang w:val="en-NZ" w:eastAsia="en-NZ"/>
      <w14:ligatures w14:val="standardContextual"/>
    </w:rPr>
  </w:style>
  <w:style w:type="paragraph" w:customStyle="1" w:styleId="6B31A81F6163421F8F569F6D7AF45DCB">
    <w:name w:val="6B31A81F6163421F8F569F6D7AF45DCB"/>
    <w:rsid w:val="00AC51A4"/>
    <w:rPr>
      <w:kern w:val="2"/>
      <w:lang w:val="en-NZ" w:eastAsia="en-NZ"/>
      <w14:ligatures w14:val="standardContextual"/>
    </w:rPr>
  </w:style>
  <w:style w:type="paragraph" w:customStyle="1" w:styleId="A6FFB915160B40CDA982D3BEB95180A9">
    <w:name w:val="A6FFB915160B40CDA982D3BEB95180A9"/>
    <w:rsid w:val="00AC51A4"/>
    <w:rPr>
      <w:kern w:val="2"/>
      <w:lang w:val="en-NZ" w:eastAsia="en-NZ"/>
      <w14:ligatures w14:val="standardContextual"/>
    </w:rPr>
  </w:style>
  <w:style w:type="paragraph" w:customStyle="1" w:styleId="F0B42367ABCC4D6389CA338D1D5FD9B7">
    <w:name w:val="F0B42367ABCC4D6389CA338D1D5FD9B7"/>
    <w:rsid w:val="00AC51A4"/>
    <w:rPr>
      <w:kern w:val="2"/>
      <w:lang w:val="en-NZ" w:eastAsia="en-NZ"/>
      <w14:ligatures w14:val="standardContextual"/>
    </w:rPr>
  </w:style>
  <w:style w:type="paragraph" w:customStyle="1" w:styleId="72E33C0B722D4E738BDE235176563BD7">
    <w:name w:val="72E33C0B722D4E738BDE235176563BD7"/>
    <w:rsid w:val="00AC51A4"/>
    <w:rPr>
      <w:kern w:val="2"/>
      <w:lang w:val="en-NZ" w:eastAsia="en-NZ"/>
      <w14:ligatures w14:val="standardContextual"/>
    </w:rPr>
  </w:style>
  <w:style w:type="paragraph" w:customStyle="1" w:styleId="1AD6BADCC2A643DF84753F957008E23A">
    <w:name w:val="1AD6BADCC2A643DF84753F957008E23A"/>
    <w:rsid w:val="00AC51A4"/>
    <w:rPr>
      <w:kern w:val="2"/>
      <w:lang w:val="en-NZ" w:eastAsia="en-NZ"/>
      <w14:ligatures w14:val="standardContextual"/>
    </w:rPr>
  </w:style>
  <w:style w:type="paragraph" w:customStyle="1" w:styleId="D5D25E814B6440859C1586569D5DD6F0">
    <w:name w:val="D5D25E814B6440859C1586569D5DD6F0"/>
    <w:rsid w:val="00AC51A4"/>
    <w:rPr>
      <w:kern w:val="2"/>
      <w:lang w:val="en-NZ" w:eastAsia="en-NZ"/>
      <w14:ligatures w14:val="standardContextual"/>
    </w:rPr>
  </w:style>
  <w:style w:type="paragraph" w:customStyle="1" w:styleId="0A074C4B3FA748BF8C096606A2F54F04">
    <w:name w:val="0A074C4B3FA748BF8C096606A2F54F04"/>
    <w:rsid w:val="00AC51A4"/>
    <w:rPr>
      <w:kern w:val="2"/>
      <w:lang w:val="en-NZ" w:eastAsia="en-NZ"/>
      <w14:ligatures w14:val="standardContextual"/>
    </w:rPr>
  </w:style>
  <w:style w:type="paragraph" w:customStyle="1" w:styleId="973856B6C779430A9495B50E605996E6">
    <w:name w:val="973856B6C779430A9495B50E605996E6"/>
    <w:rsid w:val="00AC51A4"/>
    <w:rPr>
      <w:kern w:val="2"/>
      <w:lang w:val="en-NZ" w:eastAsia="en-NZ"/>
      <w14:ligatures w14:val="standardContextual"/>
    </w:rPr>
  </w:style>
  <w:style w:type="paragraph" w:customStyle="1" w:styleId="C03E9F3FEBDC48E49868672252B5613A">
    <w:name w:val="C03E9F3FEBDC48E49868672252B5613A"/>
    <w:rsid w:val="00AC51A4"/>
    <w:rPr>
      <w:kern w:val="2"/>
      <w:lang w:val="en-NZ" w:eastAsia="en-NZ"/>
      <w14:ligatures w14:val="standardContextual"/>
    </w:rPr>
  </w:style>
  <w:style w:type="paragraph" w:customStyle="1" w:styleId="E6A3FA5273694586B8F56103E6D4C868">
    <w:name w:val="E6A3FA5273694586B8F56103E6D4C868"/>
    <w:rsid w:val="00AC51A4"/>
    <w:rPr>
      <w:kern w:val="2"/>
      <w:lang w:val="en-NZ" w:eastAsia="en-NZ"/>
      <w14:ligatures w14:val="standardContextual"/>
    </w:rPr>
  </w:style>
  <w:style w:type="paragraph" w:customStyle="1" w:styleId="0D0447A9D54B40BBAB62F8AB2AE64ED1">
    <w:name w:val="0D0447A9D54B40BBAB62F8AB2AE64ED1"/>
    <w:rsid w:val="00AC51A4"/>
    <w:rPr>
      <w:kern w:val="2"/>
      <w:lang w:val="en-NZ" w:eastAsia="en-NZ"/>
      <w14:ligatures w14:val="standardContextual"/>
    </w:rPr>
  </w:style>
  <w:style w:type="paragraph" w:customStyle="1" w:styleId="93EE6AAB2B99406592666D679F356854">
    <w:name w:val="93EE6AAB2B99406592666D679F356854"/>
    <w:rsid w:val="00AC51A4"/>
    <w:rPr>
      <w:kern w:val="2"/>
      <w:lang w:val="en-NZ" w:eastAsia="en-NZ"/>
      <w14:ligatures w14:val="standardContextual"/>
    </w:rPr>
  </w:style>
  <w:style w:type="paragraph" w:customStyle="1" w:styleId="63EA1E556DA44F4881609B5E05BE835B">
    <w:name w:val="63EA1E556DA44F4881609B5E05BE835B"/>
    <w:rsid w:val="00AC51A4"/>
    <w:rPr>
      <w:kern w:val="2"/>
      <w:lang w:val="en-NZ" w:eastAsia="en-NZ"/>
      <w14:ligatures w14:val="standardContextual"/>
    </w:rPr>
  </w:style>
  <w:style w:type="paragraph" w:customStyle="1" w:styleId="999FC639F2CC40469D70AF4C50CA36F2">
    <w:name w:val="999FC639F2CC40469D70AF4C50CA36F2"/>
    <w:rsid w:val="00AC51A4"/>
    <w:rPr>
      <w:kern w:val="2"/>
      <w:lang w:val="en-NZ" w:eastAsia="en-NZ"/>
      <w14:ligatures w14:val="standardContextual"/>
    </w:rPr>
  </w:style>
  <w:style w:type="paragraph" w:customStyle="1" w:styleId="3EC884DE324240018EDD6FB6EAF4293A">
    <w:name w:val="3EC884DE324240018EDD6FB6EAF4293A"/>
    <w:rsid w:val="00AC51A4"/>
    <w:rPr>
      <w:kern w:val="2"/>
      <w:lang w:val="en-NZ" w:eastAsia="en-NZ"/>
      <w14:ligatures w14:val="standardContextual"/>
    </w:rPr>
  </w:style>
  <w:style w:type="paragraph" w:customStyle="1" w:styleId="4650E870E3474F2783139083D21214B3">
    <w:name w:val="4650E870E3474F2783139083D21214B3"/>
    <w:rsid w:val="00AC51A4"/>
    <w:rPr>
      <w:kern w:val="2"/>
      <w:lang w:val="en-NZ" w:eastAsia="en-NZ"/>
      <w14:ligatures w14:val="standardContextual"/>
    </w:rPr>
  </w:style>
  <w:style w:type="paragraph" w:customStyle="1" w:styleId="C889EAD604804E2E86058E3E821EC96A">
    <w:name w:val="C889EAD604804E2E86058E3E821EC96A"/>
    <w:rsid w:val="00AC51A4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BCD7B3-CF33-4DAA-B37B-24B9435E88EF}">
  <ds:schemaRefs>
    <ds:schemaRef ds:uri="52985c86-f8c2-4ffb-9ed4-056f10e7bf99"/>
    <ds:schemaRef ds:uri="http://purl.org/dc/terms/"/>
    <ds:schemaRef ds:uri="http://purl.org/dc/elements/1.1/"/>
    <ds:schemaRef ds:uri="http://purl.org/dc/dcmitype/"/>
    <ds:schemaRef ds:uri="5bf16529-ff4c-4533-adec-a35f4e4ba1df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D8687AB-11CD-4B5E-B4B3-CB6B3975BCA2}"/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19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Alex Blake</cp:lastModifiedBy>
  <cp:revision>27</cp:revision>
  <dcterms:created xsi:type="dcterms:W3CDTF">2023-06-29T01:04:00Z</dcterms:created>
  <dcterms:modified xsi:type="dcterms:W3CDTF">2025-12-02T02:27:00Z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